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2A498D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2A498D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2A498D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2A498D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2A498D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2A498D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2A498D" w:rsidRDefault="002A498D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2A498D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2A498D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Комсомольская</w:t>
      </w:r>
    </w:p>
    <w:p w:rsidR="001842E0" w:rsidRPr="002A498D" w:rsidRDefault="001842E0">
      <w:pPr>
        <w:pStyle w:val="1"/>
        <w:rPr>
          <w:i/>
          <w:iCs/>
          <w:sz w:val="20"/>
          <w:szCs w:val="20"/>
        </w:rPr>
      </w:pPr>
      <w:r w:rsidRPr="002A498D">
        <w:rPr>
          <w:sz w:val="20"/>
          <w:szCs w:val="20"/>
        </w:rPr>
        <w:t>Протяженность участка –</w:t>
      </w:r>
      <w:r w:rsidRPr="002A498D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2A498D" w:rsidRPr="002A498D">
        <w:rPr>
          <w:i/>
          <w:iCs/>
          <w:sz w:val="20"/>
          <w:szCs w:val="20"/>
        </w:rPr>
        <w:t>От 0+0 до 0+709</w:t>
      </w:r>
    </w:p>
    <w:p w:rsidR="001842E0" w:rsidRPr="002A498D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2A498D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2A498D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2A498D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32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17"/>
        <w:gridCol w:w="1448"/>
        <w:gridCol w:w="1376"/>
        <w:gridCol w:w="983"/>
        <w:gridCol w:w="1376"/>
        <w:gridCol w:w="689"/>
        <w:gridCol w:w="1081"/>
        <w:gridCol w:w="885"/>
        <w:gridCol w:w="983"/>
        <w:gridCol w:w="983"/>
      </w:tblGrid>
      <w:tr w:rsidR="001842E0" w:rsidRPr="002A498D" w:rsidTr="002A6A38">
        <w:trPr>
          <w:trHeight w:val="20"/>
          <w:tblHeader/>
          <w:jc w:val="center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2A498D" w:rsidTr="002A6A38">
        <w:trPr>
          <w:trHeight w:val="20"/>
          <w:tblHeader/>
          <w:jc w:val="center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2A498D" w:rsidRPr="002A498D" w:rsidTr="002A6A38">
        <w:trPr>
          <w:trHeight w:val="20"/>
          <w:jc w:val="center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98D" w:rsidRPr="002A498D" w:rsidTr="002A6A38">
        <w:trPr>
          <w:trHeight w:val="20"/>
          <w:jc w:val="center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0+18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2A498D" w:rsidRPr="002A498D" w:rsidTr="002A6A38">
        <w:trPr>
          <w:trHeight w:val="20"/>
          <w:jc w:val="center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0+164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98D" w:rsidRPr="002A498D" w:rsidTr="002A6A38">
        <w:trPr>
          <w:trHeight w:val="20"/>
          <w:jc w:val="center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0+201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2A498D" w:rsidRPr="002A498D" w:rsidTr="002A6A38">
        <w:trPr>
          <w:trHeight w:val="20"/>
          <w:jc w:val="center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98D" w:rsidRPr="002A498D" w:rsidTr="002A6A38">
        <w:trPr>
          <w:trHeight w:val="20"/>
          <w:jc w:val="center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98D" w:rsidRPr="002A498D" w:rsidTr="002A6A38">
        <w:trPr>
          <w:trHeight w:val="20"/>
          <w:jc w:val="center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98D" w:rsidRPr="002A498D" w:rsidTr="002A6A38">
        <w:trPr>
          <w:trHeight w:val="20"/>
          <w:jc w:val="center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498D" w:rsidRPr="002A498D" w:rsidTr="002A6A38">
        <w:trPr>
          <w:trHeight w:val="20"/>
          <w:jc w:val="center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8D" w:rsidRPr="002A498D" w:rsidRDefault="002A49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2A498D" w:rsidTr="002A6A38">
        <w:trPr>
          <w:trHeight w:val="20"/>
          <w:jc w:val="center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 w:rsidP="002A498D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2A498D" w:rsidP="002A4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A498D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2A498D" w:rsidP="002A498D">
            <w:pPr>
              <w:rPr>
                <w:rFonts w:ascii="Arial" w:hAnsi="Arial" w:cs="Arial"/>
                <w:sz w:val="20"/>
                <w:szCs w:val="20"/>
              </w:rPr>
            </w:pPr>
            <w:r w:rsidRPr="002A49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 w:rsidP="002A4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2A498D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2A6A38" w:rsidRDefault="002A6A38">
      <w:pPr>
        <w:pStyle w:val="a3"/>
        <w:rPr>
          <w:rFonts w:eastAsia="MS Mincho"/>
        </w:rPr>
      </w:pPr>
    </w:p>
    <w:p w:rsidR="002A6A38" w:rsidRPr="002A6A38" w:rsidRDefault="002A6A38" w:rsidP="002A6A38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2A6A38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2A6A38" w:rsidRPr="002A6A38" w:rsidRDefault="002A6A38" w:rsidP="002A6A38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2A6A38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2A6A38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Комсомольская</w:t>
      </w:r>
    </w:p>
    <w:p w:rsidR="002A6A38" w:rsidRPr="002A6A38" w:rsidRDefault="002A6A38" w:rsidP="002A6A38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2A6A38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2A6A38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0+709</w:t>
      </w:r>
    </w:p>
    <w:p w:rsidR="002A6A38" w:rsidRPr="002A6A38" w:rsidRDefault="002A6A38" w:rsidP="002A6A38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2A6A38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2A6A38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2A6A38" w:rsidRPr="002A6A38" w:rsidRDefault="002A6A38" w:rsidP="002A6A38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46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05"/>
        <w:gridCol w:w="768"/>
        <w:gridCol w:w="737"/>
        <w:gridCol w:w="1367"/>
        <w:gridCol w:w="1158"/>
        <w:gridCol w:w="1683"/>
        <w:gridCol w:w="1578"/>
        <w:gridCol w:w="1472"/>
      </w:tblGrid>
      <w:tr w:rsidR="002A6A38" w:rsidRPr="002A6A38" w:rsidTr="00753C89">
        <w:trPr>
          <w:cantSplit/>
          <w:trHeight w:val="21"/>
          <w:tblHeader/>
          <w:jc w:val="center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472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6A38" w:rsidRPr="002A6A38" w:rsidTr="00753C89">
        <w:trPr>
          <w:trHeight w:val="21"/>
          <w:tblHeader/>
          <w:jc w:val="center"/>
        </w:trPr>
        <w:tc>
          <w:tcPr>
            <w:tcW w:w="70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6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73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36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158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47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2A6A38" w:rsidRPr="002A6A38" w:rsidTr="00753C89">
        <w:trPr>
          <w:trHeight w:val="21"/>
          <w:tblHeader/>
          <w:jc w:val="center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2A6A38" w:rsidRPr="002A6A38" w:rsidTr="00753C89">
        <w:trPr>
          <w:trHeight w:val="21"/>
          <w:jc w:val="center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17/17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654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A38" w:rsidRPr="002A6A38" w:rsidTr="00753C89">
        <w:trPr>
          <w:trHeight w:val="21"/>
          <w:jc w:val="center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0+28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0+682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17/17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654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2A6A38" w:rsidRPr="002A6A38" w:rsidRDefault="002A6A38" w:rsidP="002A6A38">
      <w:pPr>
        <w:rPr>
          <w:rFonts w:ascii="Courier New" w:eastAsia="MS Mincho" w:hAnsi="Courier New" w:cs="Courier New"/>
          <w:sz w:val="20"/>
          <w:szCs w:val="20"/>
        </w:rPr>
      </w:pPr>
    </w:p>
    <w:p w:rsidR="002A6A38" w:rsidRPr="002A6A38" w:rsidRDefault="002A6A38" w:rsidP="002A6A38">
      <w:pPr>
        <w:rPr>
          <w:rFonts w:ascii="Courier New" w:eastAsia="MS Mincho" w:hAnsi="Courier New" w:cs="Courier New"/>
          <w:sz w:val="20"/>
          <w:szCs w:val="20"/>
        </w:rPr>
      </w:pPr>
    </w:p>
    <w:p w:rsidR="002A6A38" w:rsidRDefault="002A6A38" w:rsidP="002A6A3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A6A38" w:rsidRDefault="002A6A38" w:rsidP="002A6A3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A6A38" w:rsidRDefault="002A6A38" w:rsidP="002A6A3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A6A38" w:rsidRDefault="002A6A38" w:rsidP="002A6A3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A6A38" w:rsidRDefault="002A6A38" w:rsidP="002A6A3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A6A38" w:rsidRDefault="002A6A38" w:rsidP="002A6A3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A6A38" w:rsidRDefault="002A6A38" w:rsidP="002A6A3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A6A38" w:rsidRDefault="002A6A38" w:rsidP="002A6A3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A6A38" w:rsidRDefault="002A6A38" w:rsidP="002A6A3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A6A38" w:rsidRPr="002A6A38" w:rsidRDefault="002A6A38" w:rsidP="002A6A38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2A6A38">
        <w:rPr>
          <w:rFonts w:ascii="Arial" w:hAnsi="Arial" w:cs="Arial"/>
          <w:b/>
          <w:bCs/>
          <w:sz w:val="20"/>
          <w:szCs w:val="20"/>
        </w:rPr>
        <w:lastRenderedPageBreak/>
        <w:t>Ведомость размещения пешеходных дорожек (тротуаров)</w:t>
      </w:r>
    </w:p>
    <w:p w:rsidR="002A6A38" w:rsidRPr="002A6A38" w:rsidRDefault="002A6A38" w:rsidP="002A6A38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2A6A38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2A6A38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Комсомольская</w:t>
      </w:r>
    </w:p>
    <w:p w:rsidR="002A6A38" w:rsidRPr="002A6A38" w:rsidRDefault="002A6A38" w:rsidP="002A6A38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2A6A38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2A6A38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0+709</w:t>
      </w:r>
    </w:p>
    <w:p w:rsidR="002A6A38" w:rsidRPr="002A6A38" w:rsidRDefault="002A6A38" w:rsidP="002A6A38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2A6A38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2A6A38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2A6A38" w:rsidRPr="002A6A38" w:rsidRDefault="002A6A38" w:rsidP="002A6A38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844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26"/>
        <w:gridCol w:w="834"/>
        <w:gridCol w:w="730"/>
        <w:gridCol w:w="1146"/>
        <w:gridCol w:w="1459"/>
        <w:gridCol w:w="2085"/>
        <w:gridCol w:w="1564"/>
      </w:tblGrid>
      <w:tr w:rsidR="002A6A38" w:rsidRPr="002A6A38" w:rsidTr="00753C89">
        <w:trPr>
          <w:trHeight w:val="21"/>
          <w:tblHeader/>
          <w:jc w:val="center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2A6A38" w:rsidRPr="002A6A38" w:rsidTr="00753C89">
        <w:trPr>
          <w:trHeight w:val="21"/>
          <w:tblHeader/>
          <w:jc w:val="center"/>
        </w:trPr>
        <w:tc>
          <w:tcPr>
            <w:tcW w:w="62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3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73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14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45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2A6A38" w:rsidRPr="002A6A38" w:rsidTr="00753C89">
        <w:trPr>
          <w:trHeight w:val="21"/>
          <w:tblHeader/>
          <w:jc w:val="center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A38" w:rsidRPr="002A6A38" w:rsidRDefault="002A6A38" w:rsidP="002A6A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6A3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2A6A38" w:rsidRPr="002A6A38" w:rsidTr="00753C89">
        <w:trPr>
          <w:trHeight w:val="21"/>
          <w:jc w:val="center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1413,74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A38" w:rsidRPr="002A6A38" w:rsidTr="00753C89">
        <w:trPr>
          <w:trHeight w:val="21"/>
          <w:jc w:val="center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0+709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706,87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A38" w:rsidRPr="002A6A38" w:rsidTr="00753C89">
        <w:trPr>
          <w:trHeight w:val="21"/>
          <w:jc w:val="center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0+709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  <w:r w:rsidRPr="002A6A38">
              <w:rPr>
                <w:rFonts w:ascii="Arial" w:hAnsi="Arial" w:cs="Arial"/>
                <w:sz w:val="20"/>
                <w:szCs w:val="20"/>
              </w:rPr>
              <w:t>706,87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A38" w:rsidRPr="002A6A38" w:rsidRDefault="002A6A38" w:rsidP="002A6A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6A38" w:rsidRPr="002A6A38" w:rsidRDefault="002A6A38" w:rsidP="002A6A38">
      <w:pPr>
        <w:rPr>
          <w:rFonts w:ascii="Courier New" w:eastAsia="MS Mincho" w:hAnsi="Courier New" w:cs="Courier New"/>
          <w:sz w:val="20"/>
          <w:szCs w:val="20"/>
        </w:rPr>
      </w:pPr>
    </w:p>
    <w:p w:rsidR="002A6A38" w:rsidRPr="002A6A38" w:rsidRDefault="002A6A38" w:rsidP="002A6A38">
      <w:pPr>
        <w:rPr>
          <w:rFonts w:ascii="Courier New" w:eastAsia="MS Mincho" w:hAnsi="Courier New" w:cs="Courier New"/>
          <w:sz w:val="20"/>
          <w:szCs w:val="20"/>
        </w:rPr>
      </w:pPr>
    </w:p>
    <w:p w:rsidR="002A6A38" w:rsidRPr="002A498D" w:rsidRDefault="002A6A38">
      <w:pPr>
        <w:pStyle w:val="a3"/>
        <w:rPr>
          <w:rFonts w:eastAsia="MS Mincho"/>
        </w:rPr>
      </w:pPr>
    </w:p>
    <w:sectPr w:rsidR="002A6A38" w:rsidRPr="002A498D" w:rsidSect="002A6A38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2A498D"/>
    <w:rsid w:val="001842E0"/>
    <w:rsid w:val="00215347"/>
    <w:rsid w:val="002A498D"/>
    <w:rsid w:val="002A6A38"/>
    <w:rsid w:val="00445ABD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5ABD"/>
    <w:rPr>
      <w:sz w:val="24"/>
      <w:szCs w:val="24"/>
    </w:rPr>
  </w:style>
  <w:style w:type="paragraph" w:styleId="1">
    <w:name w:val="heading 1"/>
    <w:basedOn w:val="a"/>
    <w:next w:val="a"/>
    <w:qFormat/>
    <w:rsid w:val="00445ABD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45AB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236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2019-06-09T09:05:00Z</dcterms:created>
  <dcterms:modified xsi:type="dcterms:W3CDTF">2019-06-09T09:05:00Z</dcterms:modified>
</cp:coreProperties>
</file>